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AB1230" w:rsidRDefault="004F3811" w14:paraId="5524C9DE" w14:textId="45E217F0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E592F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>. godine</w:t>
      </w:r>
    </w:p>
    <w:p w:rsidRPr="00EC24E8" w:rsidR="00EC24E8" w:rsidP="00AB1230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AB1230" w:rsidR="004F3811" w:rsidP="00AB1230" w:rsidRDefault="00041FD3" w14:paraId="4C228983" w14:textId="0A2E89BD">
      <w:pPr>
        <w:autoSpaceDE w:val="false"/>
        <w:autoSpaceDN w:val="false"/>
        <w:adjustRightInd w:val="false"/>
        <w:jc w:val="center"/>
        <w:rPr>
          <w:rFonts w:cs="Arial"/>
          <w:b/>
          <w:bCs/>
        </w:rPr>
      </w:pPr>
      <w:r w:rsidRPr="00041FD3">
        <w:rPr>
          <w:rFonts w:ascii="ArialMT" w:hAnsi="ArialMT" w:cs="ArialMT"/>
          <w:b/>
          <w:bCs/>
        </w:rPr>
        <w:t>RUŽNIĆ j.d.o.o., OIB: 14604944636, MBS: 130121470, Medulin, Ševe 39 C,</w:t>
      </w:r>
    </w:p>
    <w:p w:rsidRPr="00BE62FB" w:rsidR="004F3811" w:rsidP="00AB1230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5E0ED6" w:rsidRDefault="004F3811" w14:paraId="1B88A1A9" w14:textId="0C3ACF6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="004F3811" w:rsidP="005E0ED6" w:rsidRDefault="004F3811" w14:paraId="05729298" w14:textId="74E6FD69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041FD3">
        <w:rPr>
          <w:rFonts w:cs="Arial"/>
        </w:rPr>
        <w:t>9,10</w:t>
      </w:r>
      <w:r w:rsidRPr="00BE62FB">
        <w:rPr>
          <w:rFonts w:cs="Arial"/>
        </w:rPr>
        <w:t xml:space="preserve"> sati</w:t>
      </w:r>
    </w:p>
    <w:p w:rsidRPr="00BE62FB" w:rsidR="005E0ED6" w:rsidP="005E0ED6" w:rsidRDefault="005E0ED6" w14:paraId="4E2212DF" w14:textId="77777777">
      <w:pPr>
        <w:jc w:val="center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605B4B29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B1230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204A21B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41FD3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041FD3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41FD3">
        <w:rPr>
          <w:rFonts w:cs="Arial"/>
        </w:rPr>
        <w:t>10.620,68</w:t>
      </w:r>
      <w:r w:rsidR="00EC24E8">
        <w:rPr>
          <w:rFonts w:cs="Arial"/>
        </w:rPr>
        <w:t xml:space="preserve"> EUR. Na današnji dan blokada iznosi </w:t>
      </w:r>
      <w:r w:rsidR="00041FD3">
        <w:rPr>
          <w:rFonts w:cs="Arial"/>
        </w:rPr>
        <w:t>12.717,45</w:t>
      </w:r>
      <w:r w:rsidRPr="00637B0D" w:rsidR="00EC24E8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2F6A85D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 w14:paraId="40090ED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3F5D59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5612714A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41FD3">
        <w:rPr>
          <w:rFonts w:cs="Arial"/>
        </w:rPr>
        <w:t>9,15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919ED0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5E0ED6" w:rsidR="005E0ED6" w:rsidP="005E0ED6" w:rsidRDefault="004F3811" w14:paraId="67DDA19D" w14:textId="3C8DFCF9">
      <w:pPr>
        <w:jc w:val="both"/>
        <w:rPr>
          <w:rFonts w:ascii="Times New Roman" w:hAnsi="Times New Roman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5E0ED6" w:rsidR="005E0ED6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041FD3" w:rsidP="00041FD3" w:rsidRDefault="00EE592F" w14:paraId="488434D4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041FD3">
      <w:rPr>
        <w:rFonts w:ascii="Arial" w:hAnsi="Arial" w:cs="Arial"/>
      </w:rPr>
      <w:t>4 St-72/2026-12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EE592F" w:rsidRDefault="00EE592F" w14:paraId="18F01F67" w14:textId="7B06FA69">
    <w:pPr>
      <w:pStyle w:val="Zaglavlje"/>
      <w:jc w:val="right"/>
    </w:pPr>
    <w:r>
      <w:rPr>
        <w:rFonts w:ascii="Arial" w:hAnsi="Arial" w:cs="Arial"/>
      </w:rPr>
      <w:t>4 St-</w:t>
    </w:r>
    <w:r w:rsidR="00041FD3">
      <w:rPr>
        <w:rFonts w:ascii="Arial" w:hAnsi="Arial" w:cs="Arial"/>
      </w:rPr>
      <w:t>72/2026-12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1FD3"/>
    <w:rsid w:val="00045B86"/>
    <w:rsid w:val="000622E7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3758A"/>
    <w:rsid w:val="00576B3E"/>
    <w:rsid w:val="005A3F55"/>
    <w:rsid w:val="005D6AA7"/>
    <w:rsid w:val="005E0ED6"/>
    <w:rsid w:val="00603281"/>
    <w:rsid w:val="006269AD"/>
    <w:rsid w:val="00626B34"/>
    <w:rsid w:val="00637A2F"/>
    <w:rsid w:val="00637B0D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52223"/>
    <w:rsid w:val="00874813"/>
    <w:rsid w:val="008936AA"/>
    <w:rsid w:val="008B0638"/>
    <w:rsid w:val="008B3034"/>
    <w:rsid w:val="008C0427"/>
    <w:rsid w:val="008E7C6A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1230"/>
    <w:rsid w:val="00AB50C1"/>
    <w:rsid w:val="00AC33A7"/>
    <w:rsid w:val="00AE7D77"/>
    <w:rsid w:val="00B014B0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D37C7"/>
    <w:rsid w:val="00DF0331"/>
    <w:rsid w:val="00E3781E"/>
    <w:rsid w:val="00E51C1E"/>
    <w:rsid w:val="00E870B8"/>
    <w:rsid w:val="00EC24E8"/>
    <w:rsid w:val="00ED5F14"/>
    <w:rsid w:val="00EE592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E7C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7C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7C6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7C6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7C6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2026.</izvorni_sadrzaj>
    <derivirana_varijabla naziv="DomainObject.StvarniPocetakDatum_1">19. ožujka 2026.</derivirana_varijabla>
  </DomainObject.StvarniPocetakDatum>
  <DomainObject.StvarniZavrsetakDatum>
    <izvorni_sadrzaj>19. ožujka 2026.</izvorni_sadrzaj>
    <derivirana_varijabla naziv="DomainObject.StvarniZavrsetakDatum_1">19. ožujka 2026.</derivirana_varijabla>
  </DomainObject.StvarniZavrsetakDatum>
  <DomainObject.PlaniraniZavrsetakDatum>
    <izvorni_sadrzaj>19. ožujka 2026.</izvorni_sadrzaj>
    <derivirana_varijabla naziv="DomainObject.PlaniraniZavrsetakDatum_1">19. ožujka 2026.</derivirana_varijabla>
  </DomainObject.PlaniraniZavrsetakDatum>
  <DomainObject.PlaniraniPocetakDatum>
    <izvorni_sadrzaj>19. ožujka 2026.</izvorni_sadrzaj>
    <derivirana_varijabla naziv="DomainObject.PlaniraniPocetakDatum_1">19. ožujka 2026.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2026.</izvorni_sadrzaj>
    <derivirana_varijabla naziv="DomainObject.Zapisnik.DatumKreiranja_1">19.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St-72/2026-12</izvorni_sadrzaj>
    <derivirana_varijabla naziv="DomainObject.Zapisnik.Oznaka_1">St-72/2026-12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2026.</izvorni_sadrzaj>
    <derivirana_varijabla naziv="DomainObject.Predmet.DatumIzradeOptuznogAkta_1">18. veljače 2026.</derivirana_varijabla>
  </DomainObject.Predmet.DatumIzradeOptuznogAkta>
  <DomainObject.Predmet.DatumIzradeOptuznogAktaFormated>
    <izvorni_sadrzaj>18.2.2026.</izvorni_sadrzaj>
    <derivirana_varijabla naziv="DomainObject.Predmet.DatumIzradeOptuznogAktaFormated_1">18.2.2026.</derivirana_varijabla>
  </DomainObject.Predmet.DatumIzradeOptuznogAktaFormated>
  <DomainObject.Predmet.DatumOsnivanja>
    <izvorni_sadrzaj>18. veljače 2026.</izvorni_sadrzaj>
    <derivirana_varijabla naziv="DomainObject.Predmet.DatumOsnivanja_1">18.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2026.</izvorni_sadrzaj>
    <derivirana_varijabla naziv="DomainObject.Predmet.DatumPrimitkaOptuznogAkta_1">18.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St-72/2026</izvorni_sadrzaj>
    <derivirana_varijabla naziv="DomainObject.Predmet.OznakaBroj_1">St-72/2026</derivirana_varijabla>
  </DomainObject.Predmet.OznakaBroj>
  <DomainObject.Predmet.OznakaBrojOptuznogAkta>
    <izvorni_sadrzaj>04-06-26-673</izvorni_sadrzaj>
    <derivirana_varijabla naziv="DomainObject.Predmet.OznakaBrojOptuznogAkta_1">04-06-26-673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RUŽNIĆ j.d.o.o., MEDULIN zastupanog po punomoćniku Adnan Ružnić</izvorni_sadrzaj>
    <derivirana_varijabla naziv="DomainObject.Predmet.ProtustrankaFormated_1">  RUŽNIĆ j.d.o.o., MEDULIN zastupanog po punomoćniku Adnan Ružnić</derivirana_varijabla>
  </DomainObject.Predmet.ProtustrankaFormated>
  <DomainObject.Predmet.ProtustrankaFormatedOIB>
    <izvorni_sadrzaj>  RUŽNIĆ j.d.o.o., MEDULIN, OIB 14604944636 zastupanog po punomoćniku Adnan Ružnić</izvorni_sadrzaj>
    <derivirana_varijabla naziv="DomainObject.Predmet.ProtustrankaFormatedOIB_1">  RUŽNIĆ j.d.o.o., MEDULIN, OIB 14604944636 zastupanog po punomoćniku Adnan Ružnić</derivirana_varijabla>
  </DomainObject.Predmet.ProtustrankaFormatedOIB>
  <DomainObject.Predmet.ProtustrankaFormatedWithAdress>
    <izvorni_sadrzaj> RUŽNIĆ j.d.o.o., MEDULIN, ŠEVE 39 C, 52203 Medulin zastupanog po punomoćniku Adnan Ružnić</izvorni_sadrzaj>
    <derivirana_varijabla naziv="DomainObject.Predmet.ProtustrankaFormatedWithAdress_1"> RUŽNIĆ j.d.o.o., MEDULIN, ŠEVE 39 C, 52203 Medulin zastupanog po punomoćniku Adnan Ružnić</derivirana_varijabla>
  </DomainObject.Predmet.ProtustrankaFormatedWithAdress>
  <DomainObject.Predmet.ProtustrankaFormatedWithAdressOIB>
    <izvorni_sadrzaj> RUŽNIĆ j.d.o.o., MEDULIN, OIB 14604944636, ŠEVE 39 C, 52203 Medulin zastupanog po punomoćniku Adnan Ružnić</izvorni_sadrzaj>
    <derivirana_varijabla naziv="DomainObject.Predmet.ProtustrankaFormatedWithAdressOIB_1"> RUŽNIĆ j.d.o.o., MEDULIN, OIB 14604944636, ŠEVE 39 C, 52203 Medulin zastupanog po punomoćniku Adnan Ružnić</derivirana_varijabla>
  </DomainObject.Predmet.ProtustrankaFormatedWithAdressOIB>
  <DomainObject.Predmet.ProtustrankaWithAdress>
    <izvorni_sadrzaj>RUŽNIĆ j.d.o.o., MEDULIN ŠEVE 39 C, 52203 Medulin</izvorni_sadrzaj>
    <derivirana_varijabla naziv="DomainObject.Predmet.ProtustrankaWithAdress_1">RUŽNIĆ j.d.o.o., MEDULIN ŠEVE 39 C, 52203 Medulin</derivirana_varijabla>
  </DomainObject.Predmet.ProtustrankaWithAdress>
  <DomainObject.Predmet.ProtustrankaWithAdressOIB>
    <izvorni_sadrzaj>RUŽNIĆ j.d.o.o., MEDULIN, OIB 14604944636, ŠEVE 39 C, 52203 Medulin</izvorni_sadrzaj>
    <derivirana_varijabla naziv="DomainObject.Predmet.ProtustrankaWithAdressOIB_1">RUŽNIĆ j.d.o.o., MEDULIN, OIB 14604944636, ŠEVE 39 C, 52203 Medulin</derivirana_varijabla>
  </DomainObject.Predmet.ProtustrankaWithAdressOIB>
  <DomainObject.Predmet.ProtustrankaNazivFormated>
    <izvorni_sadrzaj>RUŽNIĆ j.d.o.o., MEDULIN</izvorni_sadrzaj>
    <derivirana_varijabla naziv="DomainObject.Predmet.ProtustrankaNazivFormated_1">RUŽNIĆ j.d.o.o., MEDULIN</derivirana_varijabla>
  </DomainObject.Predmet.ProtustrankaNazivFormated>
  <DomainObject.Predmet.ProtustrankaNazivFormatedOIB>
    <izvorni_sadrzaj>RUŽNIĆ j.d.o.o., MEDULIN, OIB 14604944636</izvorni_sadrzaj>
    <derivirana_varijabla naziv="DomainObject.Predmet.ProtustrankaNazivFormatedOIB_1">RUŽNIĆ j.d.o.o., MEDULIN, OIB 14604944636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10620.68</izvorni_sadrzaj>
    <derivirana_varijabla naziv="DomainObject.Predmet.TrenutnaVrijednost_1">10620.68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RUŽNIĆ j.d.o.o., MEDULIN zastupanog po punomoćniku Adnan Ružnić</item>
    </izvorni_sadrzaj>
    <derivirana_varijabla naziv="DomainObject.Predmet.ProtuStrankaListFormated_1">
      <item>RUŽNIĆ j.d.o.o., MEDULIN zastupanog po punomoćniku Adnan Ružnić</item>
    </derivirana_varijabla>
  </DomainObject.Predmet.ProtuStrankaListFormated>
  <DomainObject.Predmet.ProtuStrankaListFormatedOIB>
    <izvorni_sadrzaj>
      <item>RUŽNIĆ j.d.o.o., MEDULIN, OIB 14604944636 zastupanog po punomoćniku Adnan Ružnić</item>
    </izvorni_sadrzaj>
    <derivirana_varijabla naziv="DomainObject.Predmet.ProtuStrankaListFormatedOIB_1">
      <item>RUŽNIĆ j.d.o.o., MEDULIN, OIB 14604944636 zastupanog po punomoćniku Adnan Ružnić</item>
    </derivirana_varijabla>
  </DomainObject.Predmet.ProtuStrankaListFormatedOIB>
  <DomainObject.Predmet.ProtuStrankaListFormatedWithAdress>
    <izvorni_sadrzaj>
      <item>RUŽNIĆ j.d.o.o., MEDULIN, ŠEVE 39 C, 52203 Medulin zastupanog po punomoćniku Adnan Ružnić</item>
    </izvorni_sadrzaj>
    <derivirana_varijabla naziv="DomainObject.Predmet.ProtuStrankaListFormatedWithAdress_1">
      <item>RUŽNIĆ j.d.o.o., MEDULIN, ŠEVE 39 C, 52203 Medulin zastupanog po punomoćniku Adnan Ružnić</item>
    </derivirana_varijabla>
  </DomainObject.Predmet.ProtuStrankaListFormatedWithAdress>
  <DomainObject.Predmet.ProtuStrankaListFormatedWithAdressOIB>
    <izvorni_sadrzaj>
      <item>RUŽNIĆ j.d.o.o., MEDULIN, OIB 14604944636, ŠEVE 39 C, 52203 Medulin zastupanog po punomoćniku Adnan Ružnić</item>
    </izvorni_sadrzaj>
    <derivirana_varijabla naziv="DomainObject.Predmet.ProtuStrankaListFormatedWithAdressOIB_1">
      <item>RUŽNIĆ j.d.o.o., MEDULIN, OIB 14604944636, ŠEVE 39 C, 52203 Medulin zastupanog po punomoćniku Adnan Ružnić</item>
    </derivirana_varijabla>
  </DomainObject.Predmet.ProtuStrankaListFormatedWithAdressOIB>
  <DomainObject.Predmet.ProtuStrankaListNazivFormated>
    <izvorni_sadrzaj>
      <item>RUŽNIĆ j.d.o.o., MEDULIN</item>
    </izvorni_sadrzaj>
    <derivirana_varijabla naziv="DomainObject.Predmet.ProtuStrankaListNazivFormated_1">
      <item>RUŽNIĆ j.d.o.o., MEDULIN</item>
    </derivirana_varijabla>
  </DomainObject.Predmet.ProtuStrankaListNazivFormated>
  <DomainObject.Predmet.ProtuStrankaListNazivFormatedOIB>
    <izvorni_sadrzaj>
      <item>RUŽNIĆ j.d.o.o., MEDULIN, OIB 14604944636</item>
    </izvorni_sadrzaj>
    <derivirana_varijabla naziv="DomainObject.Predmet.ProtuStrankaListNazivFormatedOIB_1">
      <item>RUŽNIĆ j.d.o.o., MEDULIN, OIB 14604944636</item>
    </derivirana_varijabla>
  </DomainObject.Predmet.ProtuStrankaListNazivFormatedOIB>
  <DomainObject.Predmet.OstaliListFormated>
    <izvorni_sadrzaj>
      <item>Adnan Ružnić punomoćnik sudionika u postupku RUŽNIĆ j.d.o.o., MEDULIN</item>
    </izvorni_sadrzaj>
    <derivirana_varijabla naziv="DomainObject.Predmet.OstaliListFormated_1">
      <item>Adnan Ružnić punomoćnik sudionika u postupku RUŽNIĆ j.d.o.o., MEDULIN</item>
    </derivirana_varijabla>
  </DomainObject.Predmet.OstaliListFormated>
  <DomainObject.Predmet.OstaliListFormatedOIB>
    <izvorni_sadrzaj>
      <item>Adnan Ružnić, OIB 89961271442 punomoćnik sudionika u postupku RUŽNIĆ j.d.o.o., MEDULIN</item>
    </izvorni_sadrzaj>
    <derivirana_varijabla naziv="DomainObject.Predmet.OstaliListFormatedOIB_1">
      <item>Adnan Ružnić, OIB 89961271442 punomoćnik sudionika u postupku RUŽNIĆ j.d.o.o., MEDULIN</item>
    </derivirana_varijabla>
  </DomainObject.Predmet.OstaliListFormatedOIB>
  <DomainObject.Predmet.OstaliListFormatedWithAdress>
    <izvorni_sadrzaj>
      <item>Adnan Ružnić, Ševe 39 C, 52203 Medulin punomoćnik sudionika u postupku RUŽNIĆ j.d.o.o., MEDULIN</item>
    </izvorni_sadrzaj>
    <derivirana_varijabla naziv="DomainObject.Predmet.OstaliListFormatedWithAdress_1">
      <item>Adnan Ružnić, Ševe 39 C, 52203 Medulin punomoćnik sudionika u postupku RUŽNIĆ j.d.o.o., MEDULIN</item>
    </derivirana_varijabla>
  </DomainObject.Predmet.OstaliListFormatedWithAdress>
  <DomainObject.Predmet.OstaliListFormatedWithAdressOIB>
    <izvorni_sadrzaj>
      <item>Adnan Ružnić, OIB 89961271442, Ševe 39 C, 52203 Medulin punomoćnik sudionika u postupku RUŽNIĆ j.d.o.o., MEDULIN</item>
    </izvorni_sadrzaj>
    <derivirana_varijabla naziv="DomainObject.Predmet.OstaliListFormatedWithAdressOIB_1">
      <item>Adnan Ružnić, OIB 89961271442, Ševe 39 C, 52203 Medulin punomoćnik sudionika u postupku RUŽNIĆ j.d.o.o., MEDULIN</item>
    </derivirana_varijabla>
  </DomainObject.Predmet.OstaliListFormatedWithAdressOIB>
  <DomainObject.Predmet.OstaliListNazivFormated>
    <izvorni_sadrzaj>
      <item>Adnan Ružnić</item>
    </izvorni_sadrzaj>
    <derivirana_varijabla naziv="DomainObject.Predmet.OstaliListNazivFormated_1">
      <item>Adnan Ružnić</item>
    </derivirana_varijabla>
  </DomainObject.Predmet.OstaliListNazivFormated>
  <DomainObject.Predmet.OstaliListNazivFormatedOIB>
    <izvorni_sadrzaj>
      <item>Adnan Ružnić, OIB 89961271442</item>
    </izvorni_sadrzaj>
    <derivirana_varijabla naziv="DomainObject.Predmet.OstaliListNazivFormatedOIB_1">
      <item>Adnan Ružnić, OIB 89961271442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2026.</izvorni_sadrzaj>
    <derivirana_varijabla naziv="DomainObject.Datum_1">19. ožujka 2026.</derivirana_varijabla>
  </DomainObject.Datum>
  <DomainObject.PoslovniBrojDokumenta>
    <izvorni_sadrzaj>St-72/2026-12</izvorni_sadrzaj>
    <derivirana_varijabla naziv="DomainObject.PoslovniBrojDokumenta_1">St-72/2026-12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RUŽNIĆ j.d.o.o., MEDULIN</izvorni_sadrzaj>
    <derivirana_varijabla naziv="DomainObject.Predmet.ProtustrankaIDrugi_1">RUŽNIĆ j.d.o.o., MEDULIN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RUŽNIĆ j.d.o.o., MEDULIN, OIB 14604944636, ŠEVE 39 C, 52203 Medulin</izvorni_sadrzaj>
    <derivirana_varijabla naziv="DomainObject.Predmet.ProtustrankaIDrugiAdressOIB_1">RUŽNIĆ j.d.o.o., MEDULIN, OIB 14604944636, ŠEVE 39 C,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RUŽNIĆ j.d.o.o., MEDULIN</item>
      <item>Financijska agencija (FINA)</item>
      <item>Adnan Ružnić</item>
    </izvorni_sadrzaj>
    <derivirana_varijabla naziv="DomainObject.Predmet.SudioniciListNaziv_1">
      <item>RUŽNIĆ j.d.o.o., MEDULIN</item>
      <item>Financijska agencija (FINA)</item>
      <item>Adnan Ružnić</item>
    </derivirana_varijabla>
  </DomainObject.Predmet.SudioniciListNaziv>
  <DomainObject.Predmet.SudioniciListAdressOIB>
    <izvorni_sadrzaj>
      <item>RUŽNIĆ j.d.o.o., MEDULIN, OIB 14604944636, ŠEVE 39 C,52203 Medulin</item>
      <item>Financijska agencija (FINA), OIB 85821130368, Ulica grada Vukovara 70,10000 Zagreb</item>
      <item>Adnan Ružnić, OIB 89961271442, Ševe 39 C,52203 Medulin</item>
    </izvorni_sadrzaj>
    <derivirana_varijabla naziv="DomainObject.Predmet.SudioniciListAdressOIB_1">
      <item>RUŽNIĆ j.d.o.o., MEDULIN, OIB 14604944636, ŠEVE 39 C,52203 Medulin</item>
      <item>Financijska agencija (FINA), OIB 85821130368, Ulica grada Vukovara 70,10000 Zagreb</item>
      <item>Adnan Ružnić, OIB 89961271442, Ševe 39 C,52203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14604944636</item>
      <item>, OIB 85821130368</item>
      <item>, OIB 89961271442</item>
    </izvorni_sadrzaj>
    <derivirana_varijabla naziv="DomainObject.Predmet.SudioniciListNazivOIB_1">
      <item>, OIB 14604944636</item>
      <item>, OIB 85821130368</item>
      <item>, OIB 89961271442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2026.</izvorni_sadrzaj>
    <derivirana_varijabla naziv="DomainObject.Predmet.DatumPocetkaProcesa_1">18.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259</properties:Words>
  <properties:Characters>1425</properties:Characters>
  <properties:Lines>49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2026-03-19T07:26:00Z</dcterms:created>
  <dc:creator>epincin</dc:creator>
  <cp:lastModifiedBy>Sanja Prodan</cp:lastModifiedBy>
  <cp:lastPrinted>2026-03-19T08:12:00Z</cp:lastPrinted>
  <dcterms:modified xmlns:xsi="http://www.w3.org/2001/XMLSchema-instance" xsi:type="dcterms:W3CDTF">2026-03-19T08:45:00Z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St-72/2026-12 / Zapisnik - Ročište radi rasprave o uvjetima za otvaranje steč. post. (st-72-2026-12 rućinić 9,10.docx)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